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31"/>
        <w:gridCol w:w="4584"/>
        <w:gridCol w:w="2280"/>
        <w:gridCol w:w="1783"/>
      </w:tblGrid>
      <w:tr w:rsidR="0047628F" w:rsidRPr="00CD343F" w14:paraId="6B8C0B84" w14:textId="77777777" w:rsidTr="00E441BF">
        <w:trPr>
          <w:trHeight w:val="940"/>
        </w:trPr>
        <w:tc>
          <w:tcPr>
            <w:tcW w:w="5000" w:type="pct"/>
            <w:gridSpan w:val="4"/>
            <w:shd w:val="clear" w:color="auto" w:fill="F7CAAC" w:themeFill="accent2" w:themeFillTint="66"/>
          </w:tcPr>
          <w:p w14:paraId="2BBBF05F" w14:textId="4B070588" w:rsidR="0047628F" w:rsidRPr="00CD343F" w:rsidRDefault="0047628F" w:rsidP="0047628F">
            <w:pPr>
              <w:tabs>
                <w:tab w:val="left" w:leader="dot" w:pos="1985"/>
              </w:tabs>
              <w:spacing w:line="276" w:lineRule="auto"/>
              <w:jc w:val="center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bookmarkStart w:id="0" w:name="_GoBack"/>
            <w:bookmarkEnd w:id="0"/>
            <w:r w:rsidRPr="00CD343F">
              <w:rPr>
                <w:rFonts w:ascii="Times New Roman" w:hAnsi="Times New Roman"/>
                <w:b/>
                <w:noProof/>
                <w:szCs w:val="24"/>
                <w:lang w:eastAsia="en-US"/>
              </w:rPr>
              <w:t xml:space="preserve">AGENDA – </w:t>
            </w:r>
            <w:r w:rsidR="00E441BF" w:rsidRPr="00CD343F">
              <w:rPr>
                <w:rFonts w:ascii="Times New Roman" w:hAnsi="Times New Roman"/>
                <w:b/>
                <w:noProof/>
                <w:szCs w:val="24"/>
                <w:lang w:eastAsia="en-US"/>
              </w:rPr>
              <w:t>REFUERZO ESCOLAR</w:t>
            </w:r>
          </w:p>
          <w:p w14:paraId="6E87D1E4" w14:textId="132CD636" w:rsidR="0047628F" w:rsidRPr="00CD343F" w:rsidRDefault="0047628F" w:rsidP="00E441BF">
            <w:pPr>
              <w:jc w:val="center"/>
              <w:rPr>
                <w:rFonts w:ascii="Times New Roman" w:hAnsi="Times New Roman"/>
                <w:noProof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lang w:eastAsia="en-US"/>
              </w:rPr>
              <w:t xml:space="preserve">Dirigido a </w:t>
            </w:r>
            <w:r w:rsidR="00E441BF" w:rsidRPr="00CD343F">
              <w:rPr>
                <w:rFonts w:ascii="Times New Roman" w:hAnsi="Times New Roman"/>
                <w:noProof/>
                <w:lang w:eastAsia="en-US"/>
              </w:rPr>
              <w:t>NNAJ de permanencia y acceso educativo de las IE focalizadas en Cauca, Ñariño y Chocó</w:t>
            </w:r>
          </w:p>
        </w:tc>
      </w:tr>
      <w:tr w:rsidR="0047628F" w:rsidRPr="0047628F" w14:paraId="545C85A2" w14:textId="77777777" w:rsidTr="00E441BF">
        <w:trPr>
          <w:trHeight w:val="940"/>
        </w:trPr>
        <w:tc>
          <w:tcPr>
            <w:tcW w:w="5000" w:type="pct"/>
            <w:gridSpan w:val="4"/>
          </w:tcPr>
          <w:p w14:paraId="066903AB" w14:textId="77777777" w:rsidR="0047628F" w:rsidRPr="0047628F" w:rsidRDefault="0047628F" w:rsidP="0047628F">
            <w:pPr>
              <w:tabs>
                <w:tab w:val="left" w:leader="dot" w:pos="1985"/>
              </w:tabs>
              <w:spacing w:line="276" w:lineRule="auto"/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b/>
                <w:noProof/>
                <w:szCs w:val="24"/>
                <w:lang w:eastAsia="en-US"/>
              </w:rPr>
              <w:t>Objetivos del taller</w:t>
            </w:r>
          </w:p>
          <w:p w14:paraId="05BE6834" w14:textId="77777777" w:rsidR="0047628F" w:rsidRPr="0047628F" w:rsidRDefault="0047628F" w:rsidP="0047628F">
            <w:pPr>
              <w:tabs>
                <w:tab w:val="left" w:leader="dot" w:pos="1985"/>
              </w:tabs>
              <w:spacing w:line="276" w:lineRule="auto"/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</w:p>
          <w:p w14:paraId="74B04564" w14:textId="77777777" w:rsidR="0047628F" w:rsidRPr="0047628F" w:rsidRDefault="0047628F" w:rsidP="0047628F">
            <w:pPr>
              <w:numPr>
                <w:ilvl w:val="0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  <w:r w:rsidRPr="0047628F">
              <w:rPr>
                <w:rFonts w:ascii="Times New Roman" w:hAnsi="Times New Roman"/>
                <w:b/>
                <w:noProof/>
                <w:szCs w:val="24"/>
                <w:lang w:eastAsia="en-US"/>
              </w:rPr>
              <w:t>Objetivo General</w:t>
            </w:r>
          </w:p>
          <w:p w14:paraId="595CE581" w14:textId="77777777" w:rsidR="00E441BF" w:rsidRPr="00CD343F" w:rsidRDefault="00E441BF" w:rsidP="00E441BF">
            <w:pPr>
              <w:tabs>
                <w:tab w:val="left" w:leader="dot" w:pos="1985"/>
              </w:tabs>
              <w:ind w:left="1080"/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</w:p>
          <w:p w14:paraId="0DC6D5F7" w14:textId="529B46E8" w:rsidR="00E441BF" w:rsidRPr="00CD343F" w:rsidRDefault="00E441BF" w:rsidP="00E441BF">
            <w:pPr>
              <w:tabs>
                <w:tab w:val="left" w:leader="dot" w:pos="1985"/>
              </w:tabs>
              <w:ind w:left="1080"/>
              <w:jc w:val="both"/>
              <w:rPr>
                <w:rFonts w:ascii="Times New Roman" w:hAnsi="Times New Roman"/>
                <w:noProof/>
                <w:szCs w:val="24"/>
                <w:lang w:val="es-MX" w:eastAsia="en-US"/>
              </w:rPr>
            </w:pPr>
            <w:r w:rsidRPr="00CD343F">
              <w:rPr>
                <w:rFonts w:ascii="Times New Roman" w:hAnsi="Times New Roman"/>
                <w:bCs/>
                <w:noProof/>
                <w:szCs w:val="24"/>
                <w:lang w:eastAsia="en-US"/>
              </w:rPr>
              <w:t xml:space="preserve">Generar espacios de acompañamiento pedagogico que garantice la </w:t>
            </w:r>
            <w:r w:rsidRPr="00CD343F">
              <w:rPr>
                <w:rFonts w:ascii="Times New Roman" w:hAnsi="Times New Roman"/>
                <w:bCs/>
                <w:noProof/>
                <w:szCs w:val="24"/>
                <w:lang w:val="es-MX" w:eastAsia="en-US"/>
              </w:rPr>
              <w:t xml:space="preserve">permanencia e inclusión educativa de la población de niños, niñas adolescentes y jóvenes de las familias de personas en proceso de reincorporación y de las comunidades aledañas, </w:t>
            </w:r>
            <w:r w:rsidRPr="00CD343F">
              <w:rPr>
                <w:rFonts w:ascii="Times New Roman" w:hAnsi="Times New Roman"/>
                <w:noProof/>
                <w:szCs w:val="24"/>
                <w:lang w:val="es-MX" w:eastAsia="en-US"/>
              </w:rPr>
              <w:t xml:space="preserve">mediante una estrategia de seguimiento y acompañamiento al desarrollo de trayectorias educativas completas. </w:t>
            </w:r>
          </w:p>
          <w:p w14:paraId="29FC1484" w14:textId="77777777" w:rsidR="00E441BF" w:rsidRPr="00CD343F" w:rsidRDefault="00E441BF" w:rsidP="00E441BF">
            <w:pPr>
              <w:tabs>
                <w:tab w:val="left" w:leader="dot" w:pos="1985"/>
              </w:tabs>
              <w:ind w:left="1080"/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</w:p>
          <w:p w14:paraId="78B81826" w14:textId="684ABE02" w:rsidR="00E441BF" w:rsidRPr="00CD343F" w:rsidRDefault="00E441BF" w:rsidP="00E441BF">
            <w:pPr>
              <w:pStyle w:val="Prrafodelista"/>
              <w:numPr>
                <w:ilvl w:val="0"/>
                <w:numId w:val="19"/>
              </w:numPr>
              <w:tabs>
                <w:tab w:val="left" w:leader="dot" w:pos="1985"/>
              </w:tabs>
              <w:jc w:val="both"/>
              <w:rPr>
                <w:noProof/>
                <w:lang w:eastAsia="en-US"/>
              </w:rPr>
            </w:pPr>
            <w:r w:rsidRPr="0047628F">
              <w:rPr>
                <w:b/>
                <w:noProof/>
                <w:lang w:eastAsia="en-US"/>
              </w:rPr>
              <w:t>Objetivos Especificos</w:t>
            </w:r>
          </w:p>
          <w:p w14:paraId="2962F781" w14:textId="77777777" w:rsidR="0047628F" w:rsidRPr="0047628F" w:rsidRDefault="0047628F" w:rsidP="0047628F">
            <w:pPr>
              <w:tabs>
                <w:tab w:val="left" w:leader="dot" w:pos="1985"/>
              </w:tabs>
              <w:ind w:left="720"/>
              <w:jc w:val="both"/>
              <w:rPr>
                <w:rFonts w:ascii="Times New Roman" w:hAnsi="Times New Roman"/>
                <w:b/>
                <w:noProof/>
                <w:szCs w:val="24"/>
                <w:lang w:eastAsia="en-US"/>
              </w:rPr>
            </w:pPr>
          </w:p>
          <w:p w14:paraId="33B6C452" w14:textId="77777777" w:rsidR="00E441BF" w:rsidRPr="00CD343F" w:rsidRDefault="00E441BF" w:rsidP="00E441B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Cs w:val="24"/>
                <w:lang w:val="es-MX" w:eastAsia="en-US"/>
              </w:rPr>
              <w:t xml:space="preserve">Acompañamiento pedagógico a nnaj. </w:t>
            </w:r>
          </w:p>
          <w:p w14:paraId="261A44A7" w14:textId="7B457C19" w:rsidR="00E441BF" w:rsidRPr="00CD343F" w:rsidRDefault="00E441BF" w:rsidP="00E441B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Cs w:val="24"/>
                <w:lang w:val="es-MX" w:eastAsia="en-US"/>
              </w:rPr>
              <w:t xml:space="preserve">Identificación casos especiales. </w:t>
            </w:r>
          </w:p>
          <w:p w14:paraId="4AEDDA3E" w14:textId="02C93010" w:rsidR="001C29F7" w:rsidRPr="00CD343F" w:rsidRDefault="00E441BF" w:rsidP="00E441BF">
            <w:pPr>
              <w:numPr>
                <w:ilvl w:val="1"/>
                <w:numId w:val="19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Cs w:val="24"/>
                <w:lang w:val="es-MX" w:eastAsia="en-US"/>
              </w:rPr>
              <w:t>Articulación con docentes para realizar el acompañamiento pedagogico de los NNAJ.</w:t>
            </w:r>
          </w:p>
          <w:p w14:paraId="68E92C7C" w14:textId="4B18986C" w:rsidR="0047628F" w:rsidRPr="0047628F" w:rsidRDefault="0047628F" w:rsidP="00E441BF">
            <w:pPr>
              <w:tabs>
                <w:tab w:val="left" w:leader="dot" w:pos="1985"/>
              </w:tabs>
              <w:jc w:val="both"/>
              <w:rPr>
                <w:rFonts w:ascii="Times New Roman" w:hAnsi="Times New Roman"/>
                <w:noProof/>
                <w:szCs w:val="24"/>
                <w:lang w:eastAsia="en-US"/>
              </w:rPr>
            </w:pPr>
          </w:p>
        </w:tc>
      </w:tr>
      <w:tr w:rsidR="0047628F" w:rsidRPr="0047628F" w14:paraId="2F3A2123" w14:textId="77777777" w:rsidTr="00E441BF">
        <w:tc>
          <w:tcPr>
            <w:tcW w:w="5000" w:type="pct"/>
            <w:gridSpan w:val="4"/>
            <w:shd w:val="clear" w:color="auto" w:fill="F7CAAC" w:themeFill="accent2" w:themeFillTint="66"/>
            <w:vAlign w:val="center"/>
          </w:tcPr>
          <w:p w14:paraId="14F251D5" w14:textId="64F5F93E" w:rsidR="0047628F" w:rsidRPr="0047628F" w:rsidRDefault="00E441BF" w:rsidP="00E441B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CRONOGRAMA</w:t>
            </w:r>
          </w:p>
        </w:tc>
      </w:tr>
      <w:tr w:rsidR="0047628F" w:rsidRPr="0047628F" w14:paraId="3219FC2E" w14:textId="77777777" w:rsidTr="002330A8">
        <w:tc>
          <w:tcPr>
            <w:tcW w:w="533" w:type="pct"/>
            <w:shd w:val="clear" w:color="auto" w:fill="F7CAAC" w:themeFill="accent2" w:themeFillTint="66"/>
          </w:tcPr>
          <w:p w14:paraId="6415FD80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jc w:val="center"/>
              <w:rPr>
                <w:rFonts w:ascii="Times New Roman" w:hAnsi="Times New Roman"/>
                <w:b/>
                <w:smallCaps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="Times New Roman" w:hAnsi="Times New Roman"/>
                <w:b/>
                <w:smallCaps/>
                <w:noProof/>
                <w:sz w:val="22"/>
                <w:szCs w:val="22"/>
                <w:lang w:eastAsia="en-US"/>
              </w:rPr>
              <w:t>Tempo</w:t>
            </w:r>
          </w:p>
        </w:tc>
        <w:tc>
          <w:tcPr>
            <w:tcW w:w="2368" w:type="pct"/>
            <w:shd w:val="clear" w:color="auto" w:fill="F7CAAC" w:themeFill="accent2" w:themeFillTint="66"/>
          </w:tcPr>
          <w:p w14:paraId="3AAB03C6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spacing w:line="276" w:lineRule="auto"/>
              <w:jc w:val="center"/>
              <w:rPr>
                <w:rFonts w:ascii="Times New Roman" w:hAnsi="Times New Roman"/>
                <w:b/>
                <w:smallCaps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="Times New Roman" w:hAnsi="Times New Roman"/>
                <w:b/>
                <w:smallCaps/>
                <w:noProof/>
                <w:sz w:val="22"/>
                <w:szCs w:val="22"/>
                <w:lang w:eastAsia="en-US"/>
              </w:rPr>
              <w:t xml:space="preserve"> TEMAS</w:t>
            </w:r>
          </w:p>
        </w:tc>
        <w:tc>
          <w:tcPr>
            <w:tcW w:w="1178" w:type="pct"/>
            <w:shd w:val="clear" w:color="auto" w:fill="F7CAAC" w:themeFill="accent2" w:themeFillTint="66"/>
          </w:tcPr>
          <w:p w14:paraId="4DBC8876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b/>
                <w:smallCaps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="Times New Roman" w:hAnsi="Times New Roman"/>
                <w:b/>
                <w:smallCaps/>
                <w:noProof/>
                <w:sz w:val="22"/>
                <w:szCs w:val="22"/>
                <w:lang w:eastAsia="en-US"/>
              </w:rPr>
              <w:t>ACTIVIDADES</w:t>
            </w:r>
          </w:p>
        </w:tc>
        <w:tc>
          <w:tcPr>
            <w:tcW w:w="921" w:type="pct"/>
            <w:shd w:val="clear" w:color="auto" w:fill="F7CAAC" w:themeFill="accent2" w:themeFillTint="66"/>
          </w:tcPr>
          <w:p w14:paraId="54CC0649" w14:textId="77777777" w:rsidR="0047628F" w:rsidRPr="0047628F" w:rsidRDefault="0047628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b/>
                <w:smallCaps/>
                <w:noProof/>
                <w:sz w:val="22"/>
                <w:szCs w:val="22"/>
                <w:lang w:eastAsia="en-US"/>
              </w:rPr>
            </w:pPr>
            <w:r w:rsidRPr="0047628F">
              <w:rPr>
                <w:rFonts w:ascii="Times New Roman" w:hAnsi="Times New Roman"/>
                <w:b/>
                <w:smallCaps/>
                <w:noProof/>
                <w:sz w:val="22"/>
                <w:szCs w:val="22"/>
                <w:lang w:eastAsia="en-US"/>
              </w:rPr>
              <w:t>responsable</w:t>
            </w:r>
          </w:p>
        </w:tc>
      </w:tr>
      <w:tr w:rsidR="00CD343F" w:rsidRPr="00CD343F" w14:paraId="460C02FB" w14:textId="77777777" w:rsidTr="00CD343F">
        <w:tc>
          <w:tcPr>
            <w:tcW w:w="533" w:type="pct"/>
            <w:vMerge w:val="restart"/>
            <w:textDirection w:val="btLr"/>
            <w:vAlign w:val="center"/>
          </w:tcPr>
          <w:p w14:paraId="29EC4C80" w14:textId="36E2B018" w:rsidR="00CD343F" w:rsidRPr="0047628F" w:rsidRDefault="00CD343F" w:rsidP="00CD343F">
            <w:pPr>
              <w:tabs>
                <w:tab w:val="center" w:pos="4419"/>
                <w:tab w:val="right" w:pos="8838"/>
              </w:tabs>
              <w:ind w:left="113" w:right="113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color w:val="000000"/>
                <w:sz w:val="36"/>
                <w:szCs w:val="22"/>
                <w:lang w:eastAsia="en-US"/>
              </w:rPr>
              <w:t>Definido por cada institución educativa</w:t>
            </w:r>
          </w:p>
        </w:tc>
        <w:tc>
          <w:tcPr>
            <w:tcW w:w="2368" w:type="pct"/>
            <w:vAlign w:val="center"/>
          </w:tcPr>
          <w:p w14:paraId="693F9188" w14:textId="1DFDC96A" w:rsidR="00CD343F" w:rsidRPr="0047628F" w:rsidRDefault="00CD343F" w:rsidP="00CD343F">
            <w:pPr>
              <w:numPr>
                <w:ilvl w:val="0"/>
                <w:numId w:val="22"/>
              </w:numPr>
              <w:tabs>
                <w:tab w:val="left" w:leader="dot" w:pos="1985"/>
              </w:tabs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  <w:t>Introducció</w:t>
            </w:r>
            <w:r w:rsidRPr="0047628F"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  <w:t xml:space="preserve">n </w:t>
            </w:r>
          </w:p>
          <w:p w14:paraId="0715511C" w14:textId="3872805F" w:rsidR="00CD343F" w:rsidRPr="0047628F" w:rsidRDefault="00CD343F" w:rsidP="00CD343F">
            <w:pPr>
              <w:numPr>
                <w:ilvl w:val="0"/>
                <w:numId w:val="20"/>
              </w:numPr>
              <w:tabs>
                <w:tab w:val="left" w:leader="dot" w:pos="1985"/>
              </w:tabs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 xml:space="preserve">Socialización de la estrategia de permanencia con los docentes de la IE. </w:t>
            </w:r>
          </w:p>
        </w:tc>
        <w:tc>
          <w:tcPr>
            <w:tcW w:w="1178" w:type="pct"/>
            <w:vAlign w:val="center"/>
          </w:tcPr>
          <w:p w14:paraId="2EC59AF6" w14:textId="3DB7E605" w:rsidR="00CD343F" w:rsidRPr="00CD343F" w:rsidRDefault="005E7559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Reu</w:t>
            </w:r>
            <w:r w:rsidR="00CD343F"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nión con docentes.</w:t>
            </w:r>
          </w:p>
          <w:p w14:paraId="4EF4EC6B" w14:textId="77777777" w:rsidR="00CD343F" w:rsidRPr="00CD343F" w:rsidRDefault="00CD343F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 xml:space="preserve">Acta de compromisos. </w:t>
            </w:r>
          </w:p>
          <w:p w14:paraId="19E437E3" w14:textId="123198D7" w:rsidR="00CD343F" w:rsidRPr="0047628F" w:rsidRDefault="00CD343F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Socialización de la PPT.</w:t>
            </w:r>
          </w:p>
        </w:tc>
        <w:tc>
          <w:tcPr>
            <w:tcW w:w="921" w:type="pct"/>
            <w:vAlign w:val="center"/>
          </w:tcPr>
          <w:p w14:paraId="6340BFD4" w14:textId="7C4D1CAF" w:rsidR="00CD343F" w:rsidRPr="0047628F" w:rsidRDefault="00CD343F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Asesor pedagogico</w:t>
            </w:r>
          </w:p>
        </w:tc>
      </w:tr>
      <w:tr w:rsidR="00CD343F" w:rsidRPr="00CD343F" w14:paraId="293912F2" w14:textId="77777777" w:rsidTr="00CD343F">
        <w:tc>
          <w:tcPr>
            <w:tcW w:w="533" w:type="pct"/>
            <w:vMerge/>
            <w:vAlign w:val="center"/>
          </w:tcPr>
          <w:p w14:paraId="55DB1E4A" w14:textId="4BBFAA0D" w:rsidR="00CD343F" w:rsidRPr="0047628F" w:rsidRDefault="00CD343F" w:rsidP="00CD343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68" w:type="pct"/>
            <w:vAlign w:val="center"/>
          </w:tcPr>
          <w:p w14:paraId="5225E52F" w14:textId="115F7D66" w:rsidR="00CD343F" w:rsidRPr="00CD343F" w:rsidRDefault="00CD343F" w:rsidP="00CD343F">
            <w:pPr>
              <w:numPr>
                <w:ilvl w:val="0"/>
                <w:numId w:val="22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  <w:t>Focalización de NNAJ de permanencia.</w:t>
            </w:r>
          </w:p>
          <w:p w14:paraId="175A5FFC" w14:textId="69B20320" w:rsidR="00CD343F" w:rsidRPr="00CD343F" w:rsidRDefault="00CD343F" w:rsidP="00CD343F">
            <w:pPr>
              <w:pStyle w:val="Prrafodelista"/>
              <w:numPr>
                <w:ilvl w:val="0"/>
                <w:numId w:val="24"/>
              </w:numPr>
              <w:tabs>
                <w:tab w:val="left" w:leader="dot" w:pos="1985"/>
              </w:tabs>
              <w:jc w:val="both"/>
              <w:rPr>
                <w:noProof/>
                <w:sz w:val="22"/>
                <w:szCs w:val="22"/>
                <w:lang w:eastAsia="en-US"/>
              </w:rPr>
            </w:pPr>
            <w:r w:rsidRPr="00CD343F">
              <w:rPr>
                <w:noProof/>
                <w:sz w:val="22"/>
                <w:szCs w:val="22"/>
                <w:lang w:eastAsia="en-US"/>
              </w:rPr>
              <w:t>Identificación de casos especiales.</w:t>
            </w:r>
          </w:p>
          <w:p w14:paraId="43CA7CF7" w14:textId="56BF709E" w:rsidR="00CD343F" w:rsidRPr="00CD343F" w:rsidRDefault="00CD343F" w:rsidP="00CD343F">
            <w:pPr>
              <w:pStyle w:val="Prrafodelista"/>
              <w:numPr>
                <w:ilvl w:val="0"/>
                <w:numId w:val="24"/>
              </w:numPr>
              <w:tabs>
                <w:tab w:val="left" w:leader="dot" w:pos="1985"/>
              </w:tabs>
              <w:jc w:val="both"/>
              <w:rPr>
                <w:noProof/>
                <w:sz w:val="22"/>
                <w:szCs w:val="22"/>
                <w:lang w:eastAsia="en-US"/>
              </w:rPr>
            </w:pPr>
            <w:r w:rsidRPr="00CD343F">
              <w:rPr>
                <w:noProof/>
                <w:sz w:val="22"/>
                <w:szCs w:val="22"/>
                <w:lang w:eastAsia="en-US"/>
              </w:rPr>
              <w:t xml:space="preserve">Programación de tematicas a reforzar. </w:t>
            </w:r>
          </w:p>
        </w:tc>
        <w:tc>
          <w:tcPr>
            <w:tcW w:w="1178" w:type="pct"/>
            <w:vAlign w:val="center"/>
          </w:tcPr>
          <w:p w14:paraId="49B5A0FF" w14:textId="77777777" w:rsidR="00CD343F" w:rsidRPr="00CD343F" w:rsidRDefault="00CD343F" w:rsidP="00CD343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 xml:space="preserve">Informe de actividades. </w:t>
            </w:r>
          </w:p>
          <w:p w14:paraId="4A28E945" w14:textId="7C7A9861" w:rsidR="00CD343F" w:rsidRPr="0047628F" w:rsidRDefault="00CD343F" w:rsidP="00CD343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Elaboración de guias de trabajo con NNAJ.</w:t>
            </w:r>
          </w:p>
        </w:tc>
        <w:tc>
          <w:tcPr>
            <w:tcW w:w="921" w:type="pct"/>
            <w:vAlign w:val="center"/>
          </w:tcPr>
          <w:p w14:paraId="1E89D83B" w14:textId="36C681A4" w:rsidR="00CD343F" w:rsidRPr="0047628F" w:rsidRDefault="00CD343F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Asesor pedagogico</w:t>
            </w:r>
          </w:p>
        </w:tc>
      </w:tr>
      <w:tr w:rsidR="002330A8" w:rsidRPr="00CD343F" w14:paraId="396054AB" w14:textId="77777777" w:rsidTr="00CD343F">
        <w:tc>
          <w:tcPr>
            <w:tcW w:w="533" w:type="pct"/>
            <w:vMerge/>
            <w:vAlign w:val="center"/>
          </w:tcPr>
          <w:p w14:paraId="03FF987B" w14:textId="77777777" w:rsidR="002330A8" w:rsidRPr="00CD343F" w:rsidRDefault="002330A8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68" w:type="pct"/>
            <w:vAlign w:val="center"/>
          </w:tcPr>
          <w:p w14:paraId="7F8947E0" w14:textId="1227DDBD" w:rsidR="002330A8" w:rsidRPr="00CD343F" w:rsidRDefault="002330A8" w:rsidP="002330A8">
            <w:pPr>
              <w:pStyle w:val="Prrafodelista"/>
              <w:numPr>
                <w:ilvl w:val="0"/>
                <w:numId w:val="22"/>
              </w:numPr>
              <w:tabs>
                <w:tab w:val="left" w:leader="dot" w:pos="1985"/>
              </w:tabs>
              <w:jc w:val="both"/>
              <w:rPr>
                <w:b/>
                <w:noProof/>
                <w:sz w:val="22"/>
                <w:szCs w:val="22"/>
                <w:lang w:eastAsia="en-US"/>
              </w:rPr>
            </w:pPr>
            <w:r w:rsidRPr="00CD343F">
              <w:rPr>
                <w:b/>
                <w:noProof/>
                <w:sz w:val="22"/>
                <w:szCs w:val="22"/>
                <w:lang w:eastAsia="en-US"/>
              </w:rPr>
              <w:t>S</w:t>
            </w:r>
            <w:r w:rsidRPr="00CD343F">
              <w:rPr>
                <w:b/>
                <w:noProof/>
                <w:sz w:val="22"/>
                <w:szCs w:val="22"/>
                <w:lang w:val="es-MX" w:eastAsia="en-US"/>
              </w:rPr>
              <w:t xml:space="preserve">eguimiento y monitoreo actividades a estudiantes guía: </w:t>
            </w:r>
            <w:r w:rsidRPr="00CD343F">
              <w:rPr>
                <w:noProof/>
                <w:sz w:val="22"/>
                <w:szCs w:val="22"/>
                <w:lang w:val="es-MX" w:eastAsia="en-US"/>
              </w:rPr>
              <w:t>tutor de apoyo y permanencia, docente, coordinador, orientadores</w:t>
            </w:r>
          </w:p>
        </w:tc>
        <w:tc>
          <w:tcPr>
            <w:tcW w:w="1178" w:type="pct"/>
            <w:vAlign w:val="center"/>
          </w:tcPr>
          <w:p w14:paraId="5097481F" w14:textId="4D413B1B" w:rsidR="002330A8" w:rsidRPr="00CD343F" w:rsidRDefault="002330A8" w:rsidP="0047628F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Reunión con docentes, padres de familia y docente orientador</w:t>
            </w:r>
          </w:p>
        </w:tc>
        <w:tc>
          <w:tcPr>
            <w:tcW w:w="921" w:type="pct"/>
            <w:vAlign w:val="center"/>
          </w:tcPr>
          <w:p w14:paraId="56B6AEE4" w14:textId="3DC200E9" w:rsidR="002330A8" w:rsidRPr="00CD343F" w:rsidRDefault="002330A8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Asesor pedagogico</w:t>
            </w:r>
          </w:p>
        </w:tc>
      </w:tr>
      <w:tr w:rsidR="002330A8" w:rsidRPr="00CD343F" w14:paraId="6C1F76E2" w14:textId="77777777" w:rsidTr="00CD343F">
        <w:tc>
          <w:tcPr>
            <w:tcW w:w="533" w:type="pct"/>
            <w:vMerge/>
            <w:vAlign w:val="center"/>
          </w:tcPr>
          <w:p w14:paraId="0D989AA5" w14:textId="027043CE" w:rsidR="002330A8" w:rsidRPr="0047628F" w:rsidRDefault="002330A8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67" w:type="pct"/>
            <w:gridSpan w:val="3"/>
            <w:vAlign w:val="center"/>
          </w:tcPr>
          <w:p w14:paraId="42665D8B" w14:textId="43BAD603" w:rsidR="002330A8" w:rsidRPr="0047628F" w:rsidRDefault="002330A8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  <w:t>ACTIVIDADES DE REFUERZO ESCOLAR CON NNAJ</w:t>
            </w:r>
          </w:p>
        </w:tc>
      </w:tr>
      <w:tr w:rsidR="002330A8" w:rsidRPr="00CD343F" w14:paraId="522F062F" w14:textId="77777777" w:rsidTr="00CD343F">
        <w:tc>
          <w:tcPr>
            <w:tcW w:w="533" w:type="pct"/>
            <w:vMerge/>
            <w:vAlign w:val="center"/>
          </w:tcPr>
          <w:p w14:paraId="0E20B0B1" w14:textId="3FE2CA17" w:rsidR="002330A8" w:rsidRPr="0047628F" w:rsidRDefault="002330A8" w:rsidP="002330A8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68" w:type="pct"/>
            <w:vAlign w:val="center"/>
          </w:tcPr>
          <w:p w14:paraId="1727420E" w14:textId="227BB845" w:rsidR="002330A8" w:rsidRPr="0047628F" w:rsidRDefault="002330A8" w:rsidP="002330A8">
            <w:pPr>
              <w:numPr>
                <w:ilvl w:val="0"/>
                <w:numId w:val="22"/>
              </w:numPr>
              <w:tabs>
                <w:tab w:val="left" w:leader="dot" w:pos="1985"/>
              </w:tabs>
              <w:jc w:val="both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Lectura de textos narrativos. </w:t>
            </w:r>
          </w:p>
        </w:tc>
        <w:tc>
          <w:tcPr>
            <w:tcW w:w="1178" w:type="pct"/>
            <w:vAlign w:val="center"/>
          </w:tcPr>
          <w:p w14:paraId="0E9AD571" w14:textId="77777777" w:rsidR="002330A8" w:rsidRPr="00CD343F" w:rsidRDefault="002330A8" w:rsidP="002330A8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 xml:space="preserve">Implementación de cuentos, mitos y leyendas. </w:t>
            </w:r>
          </w:p>
          <w:p w14:paraId="581DDF10" w14:textId="6BE00E63" w:rsidR="002330A8" w:rsidRPr="0047628F" w:rsidRDefault="002330A8" w:rsidP="002330A8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 xml:space="preserve">Estrategia escritora de textos narrativos. </w:t>
            </w:r>
          </w:p>
        </w:tc>
        <w:tc>
          <w:tcPr>
            <w:tcW w:w="921" w:type="pct"/>
            <w:vAlign w:val="center"/>
          </w:tcPr>
          <w:p w14:paraId="0D0349B3" w14:textId="25CB4008" w:rsidR="002330A8" w:rsidRPr="0047628F" w:rsidRDefault="002330A8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Asesor pedagogico</w:t>
            </w:r>
          </w:p>
        </w:tc>
      </w:tr>
      <w:tr w:rsidR="002330A8" w:rsidRPr="00CD343F" w14:paraId="15A04D49" w14:textId="77777777" w:rsidTr="00CD343F">
        <w:tc>
          <w:tcPr>
            <w:tcW w:w="533" w:type="pct"/>
            <w:vMerge/>
            <w:vAlign w:val="center"/>
          </w:tcPr>
          <w:p w14:paraId="710D0EB7" w14:textId="3F6707B4" w:rsidR="002330A8" w:rsidRPr="0047628F" w:rsidRDefault="002330A8" w:rsidP="002330A8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68" w:type="pct"/>
            <w:vAlign w:val="center"/>
          </w:tcPr>
          <w:p w14:paraId="1CFA73ED" w14:textId="32C24301" w:rsidR="002330A8" w:rsidRPr="0047628F" w:rsidRDefault="00CD343F" w:rsidP="002330A8">
            <w:pPr>
              <w:numPr>
                <w:ilvl w:val="0"/>
                <w:numId w:val="22"/>
              </w:numPr>
              <w:tabs>
                <w:tab w:val="left" w:leader="dot" w:pos="1985"/>
              </w:tabs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  <w:t xml:space="preserve">Desarrollo de actividades logico matematicas. </w:t>
            </w:r>
          </w:p>
        </w:tc>
        <w:tc>
          <w:tcPr>
            <w:tcW w:w="1178" w:type="pct"/>
            <w:vAlign w:val="center"/>
          </w:tcPr>
          <w:p w14:paraId="18679E8F" w14:textId="4C213AE9" w:rsidR="002330A8" w:rsidRPr="0047628F" w:rsidRDefault="00CD343F" w:rsidP="002330A8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 xml:space="preserve">Analisis de situaciones que involucren problemas matematicos (suma, resta, multiplicación y división). </w:t>
            </w:r>
          </w:p>
        </w:tc>
        <w:tc>
          <w:tcPr>
            <w:tcW w:w="921" w:type="pct"/>
            <w:vAlign w:val="center"/>
          </w:tcPr>
          <w:p w14:paraId="5A3A9CDA" w14:textId="7D1B0D00" w:rsidR="002330A8" w:rsidRPr="0047628F" w:rsidRDefault="002330A8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Asesor pedagogico</w:t>
            </w:r>
          </w:p>
        </w:tc>
      </w:tr>
      <w:tr w:rsidR="002330A8" w:rsidRPr="00CD343F" w14:paraId="679E1CFD" w14:textId="77777777" w:rsidTr="00CD343F">
        <w:tc>
          <w:tcPr>
            <w:tcW w:w="533" w:type="pct"/>
            <w:vMerge/>
            <w:vAlign w:val="center"/>
          </w:tcPr>
          <w:p w14:paraId="41C1A730" w14:textId="7452F43F" w:rsidR="002330A8" w:rsidRPr="0047628F" w:rsidRDefault="002330A8" w:rsidP="002330A8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68" w:type="pct"/>
            <w:vAlign w:val="center"/>
          </w:tcPr>
          <w:p w14:paraId="0F930D82" w14:textId="4111C5D2" w:rsidR="002330A8" w:rsidRPr="00CD343F" w:rsidRDefault="00CD343F" w:rsidP="00CD343F">
            <w:pPr>
              <w:pStyle w:val="Prrafodelista"/>
              <w:numPr>
                <w:ilvl w:val="0"/>
                <w:numId w:val="22"/>
              </w:numPr>
              <w:tabs>
                <w:tab w:val="left" w:leader="dot" w:pos="1985"/>
                <w:tab w:val="center" w:pos="4419"/>
                <w:tab w:val="right" w:pos="8838"/>
              </w:tabs>
              <w:jc w:val="both"/>
              <w:rPr>
                <w:noProof/>
                <w:sz w:val="22"/>
                <w:szCs w:val="22"/>
                <w:lang w:eastAsia="en-US"/>
              </w:rPr>
            </w:pPr>
            <w:r w:rsidRPr="00CD343F">
              <w:rPr>
                <w:noProof/>
                <w:sz w:val="22"/>
                <w:szCs w:val="22"/>
                <w:lang w:eastAsia="en-US"/>
              </w:rPr>
              <w:t xml:space="preserve">Desarrollo actividades capitulo 2, cartilla </w:t>
            </w:r>
            <w:r w:rsidRPr="00713C23">
              <w:rPr>
                <w:b/>
                <w:noProof/>
                <w:sz w:val="22"/>
                <w:szCs w:val="22"/>
                <w:lang w:eastAsia="en-US"/>
              </w:rPr>
              <w:t xml:space="preserve">APRENDIENDO A CUIDARME. </w:t>
            </w:r>
          </w:p>
        </w:tc>
        <w:tc>
          <w:tcPr>
            <w:tcW w:w="1178" w:type="pct"/>
            <w:vAlign w:val="center"/>
          </w:tcPr>
          <w:p w14:paraId="1779DD37" w14:textId="77777777" w:rsidR="002330A8" w:rsidRPr="0047628F" w:rsidRDefault="002330A8" w:rsidP="002330A8">
            <w:pPr>
              <w:tabs>
                <w:tab w:val="left" w:leader="dot" w:pos="1985"/>
                <w:tab w:val="center" w:pos="4419"/>
                <w:tab w:val="right" w:pos="8838"/>
              </w:tabs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</w:p>
          <w:p w14:paraId="3928482B" w14:textId="1B2E2532" w:rsidR="002330A8" w:rsidRPr="00713C23" w:rsidRDefault="002330A8" w:rsidP="00713C23">
            <w:pPr>
              <w:pStyle w:val="Prrafodelista"/>
              <w:numPr>
                <w:ilvl w:val="0"/>
                <w:numId w:val="27"/>
              </w:num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noProof/>
                <w:sz w:val="22"/>
                <w:szCs w:val="22"/>
                <w:lang w:eastAsia="en-US"/>
              </w:rPr>
            </w:pPr>
            <w:r w:rsidRPr="00713C23">
              <w:rPr>
                <w:noProof/>
                <w:sz w:val="22"/>
                <w:szCs w:val="22"/>
                <w:lang w:eastAsia="en-US"/>
              </w:rPr>
              <w:t>Conversatorio</w:t>
            </w:r>
          </w:p>
          <w:p w14:paraId="5521CCDB" w14:textId="5F53FFD9" w:rsidR="002330A8" w:rsidRPr="00713C23" w:rsidRDefault="002330A8" w:rsidP="00713C23">
            <w:pPr>
              <w:pStyle w:val="Prrafodelista"/>
              <w:numPr>
                <w:ilvl w:val="0"/>
                <w:numId w:val="27"/>
              </w:num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noProof/>
                <w:sz w:val="22"/>
                <w:szCs w:val="22"/>
                <w:lang w:eastAsia="en-US"/>
              </w:rPr>
            </w:pPr>
            <w:r w:rsidRPr="00713C23">
              <w:rPr>
                <w:noProof/>
                <w:sz w:val="22"/>
                <w:szCs w:val="22"/>
                <w:lang w:eastAsia="en-US"/>
              </w:rPr>
              <w:t>Socia</w:t>
            </w:r>
            <w:r w:rsidR="005E7559">
              <w:rPr>
                <w:noProof/>
                <w:sz w:val="22"/>
                <w:szCs w:val="22"/>
                <w:lang w:eastAsia="en-US"/>
              </w:rPr>
              <w:t>l</w:t>
            </w:r>
            <w:r w:rsidRPr="00713C23">
              <w:rPr>
                <w:noProof/>
                <w:sz w:val="22"/>
                <w:szCs w:val="22"/>
                <w:lang w:eastAsia="en-US"/>
              </w:rPr>
              <w:t>izaci</w:t>
            </w:r>
            <w:r w:rsidR="005E7559">
              <w:rPr>
                <w:noProof/>
                <w:sz w:val="22"/>
                <w:szCs w:val="22"/>
                <w:lang w:eastAsia="en-US"/>
              </w:rPr>
              <w:t>ó</w:t>
            </w:r>
            <w:r w:rsidRPr="00713C23">
              <w:rPr>
                <w:noProof/>
                <w:sz w:val="22"/>
                <w:szCs w:val="22"/>
                <w:lang w:eastAsia="en-US"/>
              </w:rPr>
              <w:t>n de conceptos</w:t>
            </w:r>
            <w:r w:rsidR="00CD343F" w:rsidRPr="00713C23">
              <w:rPr>
                <w:noProof/>
                <w:sz w:val="22"/>
                <w:szCs w:val="22"/>
                <w:lang w:eastAsia="en-US"/>
              </w:rPr>
              <w:t xml:space="preserve">. </w:t>
            </w:r>
          </w:p>
          <w:p w14:paraId="59657482" w14:textId="47D74E83" w:rsidR="00CD343F" w:rsidRPr="00713C23" w:rsidRDefault="00CD343F" w:rsidP="00713C23">
            <w:pPr>
              <w:pStyle w:val="Prrafodelista"/>
              <w:numPr>
                <w:ilvl w:val="0"/>
                <w:numId w:val="27"/>
              </w:num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noProof/>
                <w:sz w:val="22"/>
                <w:szCs w:val="22"/>
                <w:lang w:eastAsia="en-US"/>
              </w:rPr>
            </w:pPr>
            <w:r w:rsidRPr="00713C23">
              <w:rPr>
                <w:noProof/>
                <w:sz w:val="22"/>
                <w:szCs w:val="22"/>
                <w:lang w:eastAsia="en-US"/>
              </w:rPr>
              <w:t xml:space="preserve">Desarrollo de actividades. </w:t>
            </w:r>
          </w:p>
        </w:tc>
        <w:tc>
          <w:tcPr>
            <w:tcW w:w="921" w:type="pct"/>
            <w:vAlign w:val="center"/>
          </w:tcPr>
          <w:p w14:paraId="243385BB" w14:textId="3FE39CC9" w:rsidR="002330A8" w:rsidRPr="0047628F" w:rsidRDefault="002330A8" w:rsidP="00CD343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  <w:t>Asesor pedagogico</w:t>
            </w:r>
          </w:p>
        </w:tc>
      </w:tr>
      <w:tr w:rsidR="00CD343F" w:rsidRPr="00CD343F" w14:paraId="39BF8502" w14:textId="77777777" w:rsidTr="00CD343F">
        <w:tc>
          <w:tcPr>
            <w:tcW w:w="533" w:type="pct"/>
            <w:vMerge/>
            <w:vAlign w:val="center"/>
          </w:tcPr>
          <w:p w14:paraId="37CB0FBF" w14:textId="4C93107B" w:rsidR="00CD343F" w:rsidRPr="0047628F" w:rsidRDefault="00CD343F" w:rsidP="0047628F">
            <w:pPr>
              <w:tabs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467" w:type="pct"/>
            <w:gridSpan w:val="3"/>
            <w:vAlign w:val="center"/>
          </w:tcPr>
          <w:p w14:paraId="13FBB0EF" w14:textId="356BB91A" w:rsidR="00CD343F" w:rsidRPr="0047628F" w:rsidRDefault="00CD343F" w:rsidP="0047628F">
            <w:pPr>
              <w:tabs>
                <w:tab w:val="left" w:leader="dot" w:pos="1985"/>
                <w:tab w:val="center" w:pos="4419"/>
                <w:tab w:val="right" w:pos="8838"/>
              </w:tabs>
              <w:jc w:val="center"/>
              <w:rPr>
                <w:rFonts w:ascii="Times New Roman" w:hAnsi="Times New Roman"/>
                <w:noProof/>
                <w:sz w:val="22"/>
                <w:szCs w:val="22"/>
                <w:lang w:eastAsia="en-US"/>
              </w:rPr>
            </w:pPr>
            <w:r w:rsidRPr="00CD343F">
              <w:rPr>
                <w:rFonts w:ascii="Times New Roman" w:hAnsi="Times New Roman"/>
                <w:b/>
                <w:noProof/>
                <w:sz w:val="22"/>
                <w:szCs w:val="22"/>
                <w:lang w:eastAsia="en-US"/>
              </w:rPr>
              <w:t xml:space="preserve">ENTEGA DE REFRIGERIO DE CADA SESIÓN </w:t>
            </w:r>
          </w:p>
        </w:tc>
      </w:tr>
    </w:tbl>
    <w:p w14:paraId="2B7A447F" w14:textId="77777777" w:rsidR="0047628F" w:rsidRPr="0047628F" w:rsidRDefault="0047628F" w:rsidP="0047628F">
      <w:pPr>
        <w:spacing w:after="200" w:line="276" w:lineRule="auto"/>
        <w:ind w:firstLine="709"/>
        <w:rPr>
          <w:rFonts w:ascii="Times New Roman" w:hAnsi="Times New Roman"/>
          <w:sz w:val="22"/>
          <w:szCs w:val="22"/>
          <w:lang w:eastAsia="en-US"/>
        </w:rPr>
      </w:pPr>
    </w:p>
    <w:p w14:paraId="0CA27529" w14:textId="77777777" w:rsidR="0047628F" w:rsidRPr="0047628F" w:rsidRDefault="0047628F" w:rsidP="0047628F">
      <w:pPr>
        <w:spacing w:after="200" w:line="276" w:lineRule="auto"/>
        <w:ind w:firstLine="709"/>
        <w:rPr>
          <w:rFonts w:ascii="Times New Roman" w:hAnsi="Times New Roman"/>
          <w:sz w:val="22"/>
          <w:szCs w:val="22"/>
          <w:lang w:eastAsia="en-US"/>
        </w:rPr>
      </w:pPr>
    </w:p>
    <w:p w14:paraId="4F756223" w14:textId="77777777" w:rsidR="0047628F" w:rsidRPr="0047628F" w:rsidRDefault="0047628F" w:rsidP="0047628F">
      <w:pPr>
        <w:spacing w:after="200" w:line="276" w:lineRule="auto"/>
        <w:ind w:firstLine="709"/>
        <w:rPr>
          <w:rFonts w:ascii="Times New Roman" w:hAnsi="Times New Roman"/>
          <w:sz w:val="22"/>
          <w:szCs w:val="22"/>
          <w:lang w:eastAsia="en-US"/>
        </w:rPr>
      </w:pPr>
    </w:p>
    <w:p w14:paraId="6542B40D" w14:textId="77777777" w:rsidR="0047628F" w:rsidRPr="0047628F" w:rsidRDefault="0047628F" w:rsidP="0047628F">
      <w:pPr>
        <w:spacing w:after="200" w:line="276" w:lineRule="auto"/>
        <w:ind w:firstLine="709"/>
        <w:rPr>
          <w:rFonts w:ascii="Times New Roman" w:hAnsi="Times New Roman"/>
          <w:sz w:val="22"/>
          <w:szCs w:val="22"/>
          <w:lang w:eastAsia="en-US"/>
        </w:rPr>
      </w:pPr>
    </w:p>
    <w:p w14:paraId="4B0240AC" w14:textId="77777777" w:rsidR="0047628F" w:rsidRPr="0047628F" w:rsidRDefault="0047628F" w:rsidP="0047628F">
      <w:pPr>
        <w:spacing w:after="200" w:line="276" w:lineRule="auto"/>
        <w:ind w:firstLine="709"/>
        <w:rPr>
          <w:rFonts w:ascii="Times New Roman" w:hAnsi="Times New Roman"/>
          <w:sz w:val="22"/>
          <w:szCs w:val="22"/>
          <w:lang w:eastAsia="en-US"/>
        </w:rPr>
      </w:pPr>
    </w:p>
    <w:p w14:paraId="44C28E9D" w14:textId="77777777" w:rsidR="002D36C8" w:rsidRPr="00CD343F" w:rsidRDefault="002D36C8" w:rsidP="0047628F">
      <w:pPr>
        <w:rPr>
          <w:rFonts w:ascii="Times New Roman" w:hAnsi="Times New Roman"/>
        </w:rPr>
      </w:pPr>
    </w:p>
    <w:sectPr w:rsidR="002D36C8" w:rsidRPr="00CD343F" w:rsidSect="00D16DA5">
      <w:headerReference w:type="default" r:id="rId12"/>
      <w:pgSz w:w="12240" w:h="15840" w:code="1"/>
      <w:pgMar w:top="-2410" w:right="1134" w:bottom="1134" w:left="1418" w:header="62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318A6" w14:textId="77777777" w:rsidR="0084490D" w:rsidRDefault="0084490D">
      <w:r>
        <w:separator/>
      </w:r>
    </w:p>
  </w:endnote>
  <w:endnote w:type="continuationSeparator" w:id="0">
    <w:p w14:paraId="5456A5D6" w14:textId="77777777" w:rsidR="0084490D" w:rsidRDefault="008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B98F0" w14:textId="77777777" w:rsidR="0084490D" w:rsidRDefault="0084490D">
      <w:r>
        <w:separator/>
      </w:r>
    </w:p>
  </w:footnote>
  <w:footnote w:type="continuationSeparator" w:id="0">
    <w:p w14:paraId="55E23E2C" w14:textId="77777777" w:rsidR="0084490D" w:rsidRDefault="008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51D28" w14:textId="77777777" w:rsidR="00AE728C" w:rsidRDefault="00D40E45"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3ABB0CB" wp14:editId="1CAA3F54">
              <wp:simplePos x="0" y="0"/>
              <wp:positionH relativeFrom="column">
                <wp:posOffset>1570355</wp:posOffset>
              </wp:positionH>
              <wp:positionV relativeFrom="paragraph">
                <wp:posOffset>-142875</wp:posOffset>
              </wp:positionV>
              <wp:extent cx="2346960" cy="669925"/>
              <wp:effectExtent l="0" t="0" r="0" b="0"/>
              <wp:wrapNone/>
              <wp:docPr id="2" name="3 Rectángulo redondead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46960" cy="6699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70AD47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2CC8A14" w14:textId="5D9B909E" w:rsidR="00C16AE1" w:rsidRPr="0043019C" w:rsidRDefault="0047628F" w:rsidP="0043019C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sz w:val="22"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2"/>
                              <w:lang w:eastAsia="es-CO"/>
                            </w:rPr>
                            <w:t>AGENDA DE TRABAJO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3ABB0CB" id="3 Rectángulo redondeado" o:spid="_x0000_s1026" style="position:absolute;margin-left:123.65pt;margin-top:-11.25pt;width:184.8pt;height:5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" filled="f" fillcolor="#70ad47">
              <v:shadow color="#375623" opacity=".5" offset="1pt"/>
              <v:textbox>
                <w:txbxContent>
                  <w:p w14:paraId="32CC8A14" w14:textId="5D9B909E" w:rsidR="00C16AE1" w:rsidRPr="0043019C" w:rsidRDefault="0047628F" w:rsidP="0043019C">
                    <w:pPr>
                      <w:jc w:val="center"/>
                      <w:rPr>
                        <w:rFonts w:cs="Arial"/>
                        <w:b/>
                        <w:bCs/>
                        <w:sz w:val="22"/>
                        <w:lang w:eastAsia="es-CO"/>
                      </w:rPr>
                    </w:pPr>
                    <w:r>
                      <w:rPr>
                        <w:rFonts w:cs="Arial"/>
                        <w:b/>
                        <w:bCs/>
                        <w:sz w:val="22"/>
                        <w:lang w:eastAsia="es-CO"/>
                      </w:rPr>
                      <w:t>AGENDA DE TRABAJO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4A4C3C6D" wp14:editId="69B7034D">
          <wp:simplePos x="0" y="0"/>
          <wp:positionH relativeFrom="column">
            <wp:posOffset>590550</wp:posOffset>
          </wp:positionH>
          <wp:positionV relativeFrom="paragraph">
            <wp:posOffset>-116840</wp:posOffset>
          </wp:positionV>
          <wp:extent cx="607060" cy="621030"/>
          <wp:effectExtent l="0" t="0" r="0" b="0"/>
          <wp:wrapSquare wrapText="bothSides"/>
          <wp:docPr id="5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069BC8" wp14:editId="71931654">
              <wp:simplePos x="0" y="0"/>
              <wp:positionH relativeFrom="column">
                <wp:posOffset>4163060</wp:posOffset>
              </wp:positionH>
              <wp:positionV relativeFrom="paragraph">
                <wp:posOffset>-153035</wp:posOffset>
              </wp:positionV>
              <wp:extent cx="1985645" cy="680085"/>
              <wp:effectExtent l="0" t="0" r="0" b="0"/>
              <wp:wrapNone/>
              <wp:docPr id="1" name="4 Rectángulo redondead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5645" cy="68008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 cmpd="sng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47D4CBE" w14:textId="77777777" w:rsidR="00A20C79" w:rsidRPr="00D708C6" w:rsidRDefault="00D40E45" w:rsidP="000F0D02">
                          <w:pPr>
                            <w:ind w:right="-212"/>
                            <w:rPr>
                              <w:rFonts w:cs="Arial"/>
                              <w:sz w:val="18"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noProof/>
                              <w:sz w:val="18"/>
                              <w:lang w:eastAsia="es-CO"/>
                            </w:rPr>
                            <w:drawing>
                              <wp:inline distT="0" distB="0" distL="0" distR="0" wp14:anchorId="4CF07E27" wp14:editId="41247B01">
                                <wp:extent cx="1728470" cy="327025"/>
                                <wp:effectExtent l="0" t="0" r="0" b="0"/>
                                <wp:docPr id="3" name="Imagen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28470" cy="327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D069BC8" id="4 Rectángulo redondeado" o:spid="_x0000_s1027" style="position:absolute;margin-left:327.8pt;margin-top:-12.05pt;width:156.35pt;height:5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" filled="f">
              <v:textbox>
                <w:txbxContent>
                  <w:p w14:paraId="247D4CBE" w14:textId="77777777" w:rsidR="00A20C79" w:rsidRPr="00D708C6" w:rsidRDefault="00D40E45" w:rsidP="000F0D02">
                    <w:pPr>
                      <w:ind w:right="-212"/>
                      <w:rPr>
                        <w:rFonts w:cs="Arial"/>
                        <w:sz w:val="18"/>
                        <w:lang w:eastAsia="es-CO"/>
                      </w:rPr>
                    </w:pPr>
                    <w:r>
                      <w:rPr>
                        <w:rFonts w:cs="Arial"/>
                        <w:noProof/>
                        <w:sz w:val="18"/>
                        <w:lang w:val="en-US" w:eastAsia="en-US"/>
                      </w:rPr>
                      <w:drawing>
                        <wp:inline distT="0" distB="0" distL="0" distR="0" wp14:anchorId="4CF07E27" wp14:editId="41247B01">
                          <wp:extent cx="1728470" cy="327025"/>
                          <wp:effectExtent l="0" t="0" r="0" b="0"/>
                          <wp:docPr id="3" name="Imagen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28470" cy="327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</w:p>
  <w:tbl>
    <w:tblPr>
      <w:tblW w:w="5000" w:type="pct"/>
      <w:shd w:val="clear" w:color="auto" w:fill="FFFFFF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649"/>
      <w:gridCol w:w="3848"/>
      <w:gridCol w:w="3191"/>
    </w:tblGrid>
    <w:tr w:rsidR="00A20C79" w:rsidRPr="00A20C79" w14:paraId="3DF447C1" w14:textId="77777777" w:rsidTr="00A20C79">
      <w:trPr>
        <w:trHeight w:val="253"/>
      </w:trPr>
      <w:tc>
        <w:tcPr>
          <w:tcW w:w="1367" w:type="pct"/>
          <w:vMerge w:val="restart"/>
          <w:shd w:val="clear" w:color="auto" w:fill="FFFFFF"/>
          <w:noWrap/>
          <w:vAlign w:val="center"/>
        </w:tcPr>
        <w:p w14:paraId="393C431A" w14:textId="77777777" w:rsidR="00A20C79" w:rsidRPr="00A20C79" w:rsidRDefault="00A20C79" w:rsidP="00A20C79">
          <w:pPr>
            <w:jc w:val="center"/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 w:val="restart"/>
          <w:shd w:val="clear" w:color="auto" w:fill="FFFFFF"/>
          <w:noWrap/>
          <w:vAlign w:val="center"/>
        </w:tcPr>
        <w:p w14:paraId="57E6FF6E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  <w:tc>
        <w:tcPr>
          <w:tcW w:w="1647" w:type="pct"/>
          <w:vMerge w:val="restart"/>
          <w:shd w:val="clear" w:color="auto" w:fill="FFFFFF"/>
          <w:noWrap/>
          <w:vAlign w:val="center"/>
        </w:tcPr>
        <w:p w14:paraId="53E207A3" w14:textId="77777777" w:rsidR="00A20C79" w:rsidRDefault="00A20C79" w:rsidP="00A20C79">
          <w:pPr>
            <w:ind w:right="-212"/>
            <w:rPr>
              <w:rFonts w:cs="Arial"/>
              <w:b/>
              <w:bCs/>
              <w:color w:val="000000"/>
              <w:sz w:val="22"/>
              <w:szCs w:val="22"/>
              <w:lang w:eastAsia="es-CO"/>
            </w:rPr>
          </w:pPr>
        </w:p>
        <w:p w14:paraId="214BC88A" w14:textId="77777777" w:rsidR="00A20C79" w:rsidRDefault="00A20C79" w:rsidP="00A20C79">
          <w:pPr>
            <w:ind w:right="-212"/>
            <w:rPr>
              <w:rFonts w:cs="Arial"/>
              <w:b/>
              <w:bCs/>
              <w:color w:val="000000"/>
              <w:sz w:val="22"/>
              <w:szCs w:val="22"/>
              <w:lang w:eastAsia="es-CO"/>
            </w:rPr>
          </w:pPr>
        </w:p>
        <w:p w14:paraId="7359252E" w14:textId="77777777" w:rsidR="00A20C79" w:rsidRPr="00A20C79" w:rsidRDefault="00A20C79" w:rsidP="00A20C79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A20C79" w:rsidRPr="00A20C79" w14:paraId="47793867" w14:textId="77777777" w:rsidTr="00A20C79">
      <w:trPr>
        <w:trHeight w:val="253"/>
      </w:trPr>
      <w:tc>
        <w:tcPr>
          <w:tcW w:w="1367" w:type="pct"/>
          <w:vMerge/>
          <w:shd w:val="clear" w:color="auto" w:fill="FFFFFF"/>
          <w:noWrap/>
          <w:vAlign w:val="bottom"/>
        </w:tcPr>
        <w:p w14:paraId="5F717C45" w14:textId="77777777" w:rsidR="00A20C79" w:rsidRPr="00A20C79" w:rsidRDefault="00A20C79" w:rsidP="00A20C79">
          <w:pPr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</w:tcPr>
        <w:p w14:paraId="1FB95602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noWrap/>
          <w:vAlign w:val="bottom"/>
        </w:tcPr>
        <w:p w14:paraId="242556A2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  <w:tr w:rsidR="00A20C79" w:rsidRPr="00A20C79" w14:paraId="5B15EEA5" w14:textId="77777777" w:rsidTr="00A20C79">
      <w:trPr>
        <w:trHeight w:val="253"/>
      </w:trPr>
      <w:tc>
        <w:tcPr>
          <w:tcW w:w="1367" w:type="pct"/>
          <w:vMerge/>
          <w:shd w:val="clear" w:color="auto" w:fill="FFFFFF"/>
          <w:noWrap/>
          <w:vAlign w:val="bottom"/>
        </w:tcPr>
        <w:p w14:paraId="1075A010" w14:textId="77777777" w:rsidR="00A20C79" w:rsidRPr="00A20C79" w:rsidRDefault="00A20C79" w:rsidP="00A20C79">
          <w:pPr>
            <w:rPr>
              <w:rFonts w:cs="Arial"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</w:tcPr>
        <w:p w14:paraId="0B8A34B9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noWrap/>
          <w:vAlign w:val="bottom"/>
        </w:tcPr>
        <w:p w14:paraId="50154571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  <w:tr w:rsidR="00A20C79" w:rsidRPr="00A20C79" w14:paraId="0264B6CC" w14:textId="77777777" w:rsidTr="00A20C79">
      <w:trPr>
        <w:trHeight w:val="509"/>
      </w:trPr>
      <w:tc>
        <w:tcPr>
          <w:tcW w:w="1367" w:type="pct"/>
          <w:vMerge/>
          <w:shd w:val="clear" w:color="auto" w:fill="FFFFFF"/>
          <w:vAlign w:val="center"/>
          <w:hideMark/>
        </w:tcPr>
        <w:p w14:paraId="73710DAD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  <w:tc>
        <w:tcPr>
          <w:tcW w:w="1986" w:type="pct"/>
          <w:vMerge/>
          <w:shd w:val="clear" w:color="auto" w:fill="FFFFFF"/>
          <w:noWrap/>
          <w:vAlign w:val="bottom"/>
          <w:hideMark/>
        </w:tcPr>
        <w:p w14:paraId="5326889A" w14:textId="77777777" w:rsidR="00A20C79" w:rsidRPr="00A20C79" w:rsidRDefault="00A20C79" w:rsidP="00A20C79">
          <w:pPr>
            <w:jc w:val="center"/>
            <w:rPr>
              <w:rFonts w:cs="Arial"/>
              <w:b/>
              <w:bCs/>
              <w:color w:val="FFFFFF"/>
              <w:sz w:val="22"/>
              <w:szCs w:val="22"/>
              <w:lang w:eastAsia="es-CO"/>
            </w:rPr>
          </w:pPr>
        </w:p>
      </w:tc>
      <w:tc>
        <w:tcPr>
          <w:tcW w:w="1647" w:type="pct"/>
          <w:vMerge/>
          <w:shd w:val="clear" w:color="auto" w:fill="FFFFFF"/>
          <w:vAlign w:val="center"/>
          <w:hideMark/>
        </w:tcPr>
        <w:p w14:paraId="08536560" w14:textId="77777777" w:rsidR="00A20C79" w:rsidRPr="00A20C79" w:rsidRDefault="00A20C79" w:rsidP="00A20C79">
          <w:pPr>
            <w:rPr>
              <w:rFonts w:cs="Arial"/>
              <w:b/>
              <w:bCs/>
              <w:sz w:val="22"/>
              <w:szCs w:val="22"/>
              <w:lang w:eastAsia="es-CO"/>
            </w:rPr>
          </w:pPr>
        </w:p>
      </w:tc>
    </w:tr>
  </w:tbl>
  <w:p w14:paraId="6CC555F2" w14:textId="77777777" w:rsidR="007523F4" w:rsidRDefault="007523F4" w:rsidP="00021C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529"/>
    <w:multiLevelType w:val="hybridMultilevel"/>
    <w:tmpl w:val="86D07C62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F306F6"/>
    <w:multiLevelType w:val="hybridMultilevel"/>
    <w:tmpl w:val="527003EC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5541"/>
    <w:multiLevelType w:val="multilevel"/>
    <w:tmpl w:val="8E26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52B"/>
    <w:multiLevelType w:val="hybridMultilevel"/>
    <w:tmpl w:val="F1C80CA2"/>
    <w:lvl w:ilvl="0" w:tplc="A266D0BE">
      <w:start w:val="14"/>
      <w:numFmt w:val="decimal"/>
      <w:lvlText w:val="%1."/>
      <w:lvlJc w:val="left"/>
      <w:pPr>
        <w:tabs>
          <w:tab w:val="num" w:pos="1145"/>
        </w:tabs>
        <w:ind w:left="1145" w:hanging="436"/>
      </w:pPr>
      <w:rPr>
        <w:rFonts w:hint="default"/>
        <w:b/>
        <w:i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-11"/>
        </w:tabs>
        <w:ind w:left="-11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709"/>
        </w:tabs>
        <w:ind w:left="709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1429"/>
        </w:tabs>
        <w:ind w:left="1429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2149"/>
        </w:tabs>
        <w:ind w:left="2149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2869"/>
        </w:tabs>
        <w:ind w:left="2869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4309"/>
        </w:tabs>
        <w:ind w:left="4309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180"/>
      </w:pPr>
    </w:lvl>
  </w:abstractNum>
  <w:abstractNum w:abstractNumId="4" w15:restartNumberingAfterBreak="0">
    <w:nsid w:val="12125E37"/>
    <w:multiLevelType w:val="hybridMultilevel"/>
    <w:tmpl w:val="5FB052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F7501C7"/>
    <w:multiLevelType w:val="hybridMultilevel"/>
    <w:tmpl w:val="F816F15A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7341DB"/>
    <w:multiLevelType w:val="hybridMultilevel"/>
    <w:tmpl w:val="7258362C"/>
    <w:lvl w:ilvl="0" w:tplc="240A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BC0E74"/>
    <w:multiLevelType w:val="multilevel"/>
    <w:tmpl w:val="ABE87B72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8" w15:restartNumberingAfterBreak="0">
    <w:nsid w:val="35C04057"/>
    <w:multiLevelType w:val="hybridMultilevel"/>
    <w:tmpl w:val="A9721FFA"/>
    <w:lvl w:ilvl="0" w:tplc="240A0017">
      <w:start w:val="1"/>
      <w:numFmt w:val="lowerLetter"/>
      <w:lvlText w:val="%1)"/>
      <w:lvlJc w:val="left"/>
      <w:pPr>
        <w:ind w:left="1185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3CFA0529"/>
    <w:multiLevelType w:val="hybridMultilevel"/>
    <w:tmpl w:val="6D26A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5038D"/>
    <w:multiLevelType w:val="hybridMultilevel"/>
    <w:tmpl w:val="2BD03CE8"/>
    <w:lvl w:ilvl="0" w:tplc="EF2298C2">
      <w:start w:val="22"/>
      <w:numFmt w:val="decimal"/>
      <w:lvlText w:val="%1."/>
      <w:lvlJc w:val="left"/>
      <w:pPr>
        <w:tabs>
          <w:tab w:val="num" w:pos="1144"/>
        </w:tabs>
        <w:ind w:left="1144" w:hanging="436"/>
      </w:pPr>
      <w:rPr>
        <w:rFonts w:hint="default"/>
        <w:b/>
        <w:i w:val="0"/>
        <w:color w:val="auto"/>
      </w:rPr>
    </w:lvl>
    <w:lvl w:ilvl="1" w:tplc="2F4A881C">
      <w:start w:val="1"/>
      <w:numFmt w:val="bullet"/>
      <w:lvlText w:val=""/>
      <w:lvlJc w:val="left"/>
      <w:pPr>
        <w:tabs>
          <w:tab w:val="num" w:pos="1380"/>
        </w:tabs>
        <w:ind w:left="1420" w:hanging="340"/>
      </w:pPr>
      <w:rPr>
        <w:rFonts w:ascii="Symbol" w:hAnsi="Symbol" w:hint="default"/>
        <w:b/>
        <w:i w:val="0"/>
        <w:color w:val="auto"/>
      </w:rPr>
    </w:lvl>
    <w:lvl w:ilvl="2" w:tplc="2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171844"/>
    <w:multiLevelType w:val="hybridMultilevel"/>
    <w:tmpl w:val="CFC08C2A"/>
    <w:lvl w:ilvl="0" w:tplc="6E1CB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4023DB"/>
    <w:multiLevelType w:val="hybridMultilevel"/>
    <w:tmpl w:val="8E26EC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60931"/>
    <w:multiLevelType w:val="hybridMultilevel"/>
    <w:tmpl w:val="79146306"/>
    <w:lvl w:ilvl="0" w:tplc="6172D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A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0C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03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2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4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6A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82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8CD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EEA2428"/>
    <w:multiLevelType w:val="hybridMultilevel"/>
    <w:tmpl w:val="B9CC385A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312BEA"/>
    <w:multiLevelType w:val="hybridMultilevel"/>
    <w:tmpl w:val="7258362C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D92757"/>
    <w:multiLevelType w:val="hybridMultilevel"/>
    <w:tmpl w:val="8A6EFEA6"/>
    <w:lvl w:ilvl="0" w:tplc="F18C16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8E5B0A"/>
    <w:multiLevelType w:val="multilevel"/>
    <w:tmpl w:val="06CAD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C3338F"/>
    <w:multiLevelType w:val="hybridMultilevel"/>
    <w:tmpl w:val="F0523B2A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526A42"/>
    <w:multiLevelType w:val="hybridMultilevel"/>
    <w:tmpl w:val="7898F622"/>
    <w:lvl w:ilvl="0" w:tplc="2BA6E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14E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66F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F61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102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88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645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DE7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C665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3B26EE1"/>
    <w:multiLevelType w:val="hybridMultilevel"/>
    <w:tmpl w:val="71B23B0A"/>
    <w:lvl w:ilvl="0" w:tplc="FE64CDD2">
      <w:start w:val="18"/>
      <w:numFmt w:val="decimal"/>
      <w:lvlText w:val="%1."/>
      <w:lvlJc w:val="left"/>
      <w:pPr>
        <w:tabs>
          <w:tab w:val="num" w:pos="1144"/>
        </w:tabs>
        <w:ind w:left="1144" w:hanging="436"/>
      </w:pPr>
      <w:rPr>
        <w:rFonts w:hint="default"/>
        <w:b/>
        <w:i w:val="0"/>
        <w:color w:val="auto"/>
      </w:rPr>
    </w:lvl>
    <w:lvl w:ilvl="1" w:tplc="498E3E82">
      <w:start w:val="17"/>
      <w:numFmt w:val="decimal"/>
      <w:lvlText w:val="%2."/>
      <w:lvlJc w:val="left"/>
      <w:pPr>
        <w:tabs>
          <w:tab w:val="num" w:pos="1516"/>
        </w:tabs>
        <w:ind w:left="1516" w:hanging="436"/>
      </w:pPr>
      <w:rPr>
        <w:rFonts w:hint="default"/>
        <w:b/>
        <w:i w:val="0"/>
        <w:color w:val="auto"/>
      </w:r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943061"/>
    <w:multiLevelType w:val="hybridMultilevel"/>
    <w:tmpl w:val="6CAEC300"/>
    <w:lvl w:ilvl="0" w:tplc="C64861F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2A1DAD"/>
    <w:multiLevelType w:val="hybridMultilevel"/>
    <w:tmpl w:val="754209EC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5042CF"/>
    <w:multiLevelType w:val="hybridMultilevel"/>
    <w:tmpl w:val="D784995A"/>
    <w:lvl w:ilvl="0" w:tplc="41A850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16847"/>
    <w:multiLevelType w:val="hybridMultilevel"/>
    <w:tmpl w:val="30F455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001C3"/>
    <w:multiLevelType w:val="hybridMultilevel"/>
    <w:tmpl w:val="7AA46698"/>
    <w:lvl w:ilvl="0" w:tplc="6FDA8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12B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E2D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70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41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CE8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622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105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F4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4246987"/>
    <w:multiLevelType w:val="hybridMultilevel"/>
    <w:tmpl w:val="C82601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17"/>
  </w:num>
  <w:num w:numId="5">
    <w:abstractNumId w:val="0"/>
  </w:num>
  <w:num w:numId="6">
    <w:abstractNumId w:val="1"/>
  </w:num>
  <w:num w:numId="7">
    <w:abstractNumId w:val="21"/>
  </w:num>
  <w:num w:numId="8">
    <w:abstractNumId w:val="3"/>
  </w:num>
  <w:num w:numId="9">
    <w:abstractNumId w:val="20"/>
  </w:num>
  <w:num w:numId="10">
    <w:abstractNumId w:val="10"/>
  </w:num>
  <w:num w:numId="11">
    <w:abstractNumId w:val="12"/>
  </w:num>
  <w:num w:numId="12">
    <w:abstractNumId w:val="2"/>
  </w:num>
  <w:num w:numId="13">
    <w:abstractNumId w:val="22"/>
  </w:num>
  <w:num w:numId="14">
    <w:abstractNumId w:val="14"/>
  </w:num>
  <w:num w:numId="15">
    <w:abstractNumId w:val="13"/>
  </w:num>
  <w:num w:numId="16">
    <w:abstractNumId w:val="4"/>
  </w:num>
  <w:num w:numId="17">
    <w:abstractNumId w:val="26"/>
  </w:num>
  <w:num w:numId="18">
    <w:abstractNumId w:val="24"/>
  </w:num>
  <w:num w:numId="19">
    <w:abstractNumId w:val="7"/>
  </w:num>
  <w:num w:numId="20">
    <w:abstractNumId w:val="8"/>
  </w:num>
  <w:num w:numId="21">
    <w:abstractNumId w:val="23"/>
  </w:num>
  <w:num w:numId="22">
    <w:abstractNumId w:val="6"/>
  </w:num>
  <w:num w:numId="23">
    <w:abstractNumId w:val="25"/>
  </w:num>
  <w:num w:numId="24">
    <w:abstractNumId w:val="16"/>
  </w:num>
  <w:num w:numId="25">
    <w:abstractNumId w:val="19"/>
  </w:num>
  <w:num w:numId="26">
    <w:abstractNumId w:val="1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s-CO" w:vendorID="64" w:dllVersion="131078" w:nlCheck="1" w:checkStyle="0"/>
  <w:activeWritingStyle w:appName="MSWord" w:lang="es-MX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5B"/>
    <w:rsid w:val="000039B8"/>
    <w:rsid w:val="00013BE7"/>
    <w:rsid w:val="00016A5F"/>
    <w:rsid w:val="00020DE1"/>
    <w:rsid w:val="00021CDA"/>
    <w:rsid w:val="00027E95"/>
    <w:rsid w:val="000443AE"/>
    <w:rsid w:val="00060CBD"/>
    <w:rsid w:val="00066AD7"/>
    <w:rsid w:val="0006795E"/>
    <w:rsid w:val="00070C24"/>
    <w:rsid w:val="000814E0"/>
    <w:rsid w:val="00093D94"/>
    <w:rsid w:val="000A1721"/>
    <w:rsid w:val="000A3952"/>
    <w:rsid w:val="000C5528"/>
    <w:rsid w:val="000E3343"/>
    <w:rsid w:val="000E6B99"/>
    <w:rsid w:val="000F0D02"/>
    <w:rsid w:val="000F3648"/>
    <w:rsid w:val="000F6896"/>
    <w:rsid w:val="00101B08"/>
    <w:rsid w:val="001027B0"/>
    <w:rsid w:val="0010397E"/>
    <w:rsid w:val="00103A3F"/>
    <w:rsid w:val="00121144"/>
    <w:rsid w:val="00123AC2"/>
    <w:rsid w:val="001251F6"/>
    <w:rsid w:val="00154675"/>
    <w:rsid w:val="00155D6D"/>
    <w:rsid w:val="00157FF8"/>
    <w:rsid w:val="0016152C"/>
    <w:rsid w:val="00163762"/>
    <w:rsid w:val="00163BFA"/>
    <w:rsid w:val="00166380"/>
    <w:rsid w:val="0017307C"/>
    <w:rsid w:val="0018652B"/>
    <w:rsid w:val="00194208"/>
    <w:rsid w:val="001956A0"/>
    <w:rsid w:val="00197139"/>
    <w:rsid w:val="001B417E"/>
    <w:rsid w:val="001B53A4"/>
    <w:rsid w:val="001C12B5"/>
    <w:rsid w:val="001C29F7"/>
    <w:rsid w:val="001D2C4D"/>
    <w:rsid w:val="001E7699"/>
    <w:rsid w:val="001F2C68"/>
    <w:rsid w:val="00211E25"/>
    <w:rsid w:val="002216E2"/>
    <w:rsid w:val="0023008A"/>
    <w:rsid w:val="002330A8"/>
    <w:rsid w:val="00240209"/>
    <w:rsid w:val="00263A81"/>
    <w:rsid w:val="00266AED"/>
    <w:rsid w:val="002750A9"/>
    <w:rsid w:val="00285D0F"/>
    <w:rsid w:val="00292726"/>
    <w:rsid w:val="002950F1"/>
    <w:rsid w:val="00295995"/>
    <w:rsid w:val="002A16A0"/>
    <w:rsid w:val="002A30AA"/>
    <w:rsid w:val="002A33CE"/>
    <w:rsid w:val="002B0E88"/>
    <w:rsid w:val="002C636C"/>
    <w:rsid w:val="002D14DA"/>
    <w:rsid w:val="002D36C8"/>
    <w:rsid w:val="002E142F"/>
    <w:rsid w:val="002E4BAE"/>
    <w:rsid w:val="002E66E6"/>
    <w:rsid w:val="0031295E"/>
    <w:rsid w:val="00314072"/>
    <w:rsid w:val="00320573"/>
    <w:rsid w:val="00322D2B"/>
    <w:rsid w:val="0033142E"/>
    <w:rsid w:val="00331F55"/>
    <w:rsid w:val="00334C8E"/>
    <w:rsid w:val="0033730E"/>
    <w:rsid w:val="003445B0"/>
    <w:rsid w:val="00345C24"/>
    <w:rsid w:val="0035011D"/>
    <w:rsid w:val="00350DDD"/>
    <w:rsid w:val="00356ABB"/>
    <w:rsid w:val="00367D52"/>
    <w:rsid w:val="00376F3B"/>
    <w:rsid w:val="00383F1A"/>
    <w:rsid w:val="003847DA"/>
    <w:rsid w:val="00390C0E"/>
    <w:rsid w:val="003A5207"/>
    <w:rsid w:val="003A616E"/>
    <w:rsid w:val="003C72FF"/>
    <w:rsid w:val="003D32DC"/>
    <w:rsid w:val="003D5593"/>
    <w:rsid w:val="003E120F"/>
    <w:rsid w:val="003E7642"/>
    <w:rsid w:val="00400583"/>
    <w:rsid w:val="00401FC7"/>
    <w:rsid w:val="00411107"/>
    <w:rsid w:val="0043019C"/>
    <w:rsid w:val="00435667"/>
    <w:rsid w:val="00446C52"/>
    <w:rsid w:val="004606E5"/>
    <w:rsid w:val="00473B56"/>
    <w:rsid w:val="0047628F"/>
    <w:rsid w:val="0047713F"/>
    <w:rsid w:val="00487BC8"/>
    <w:rsid w:val="00494507"/>
    <w:rsid w:val="00497DB9"/>
    <w:rsid w:val="004A60E2"/>
    <w:rsid w:val="004B0328"/>
    <w:rsid w:val="004B7342"/>
    <w:rsid w:val="004C5590"/>
    <w:rsid w:val="004C5B5F"/>
    <w:rsid w:val="004C6109"/>
    <w:rsid w:val="004E1FA0"/>
    <w:rsid w:val="004E4254"/>
    <w:rsid w:val="004F1394"/>
    <w:rsid w:val="004F256A"/>
    <w:rsid w:val="00500490"/>
    <w:rsid w:val="0050108E"/>
    <w:rsid w:val="005078B1"/>
    <w:rsid w:val="00514BDD"/>
    <w:rsid w:val="00526BF9"/>
    <w:rsid w:val="005279F8"/>
    <w:rsid w:val="00541F61"/>
    <w:rsid w:val="00543EF8"/>
    <w:rsid w:val="00553799"/>
    <w:rsid w:val="00555D96"/>
    <w:rsid w:val="00557220"/>
    <w:rsid w:val="00567B5F"/>
    <w:rsid w:val="0057066B"/>
    <w:rsid w:val="00571E53"/>
    <w:rsid w:val="00574149"/>
    <w:rsid w:val="005749D8"/>
    <w:rsid w:val="005770F1"/>
    <w:rsid w:val="0057783B"/>
    <w:rsid w:val="00582F68"/>
    <w:rsid w:val="005A41C1"/>
    <w:rsid w:val="005C0721"/>
    <w:rsid w:val="005C48A7"/>
    <w:rsid w:val="005C7915"/>
    <w:rsid w:val="005D617F"/>
    <w:rsid w:val="005E24AF"/>
    <w:rsid w:val="005E290E"/>
    <w:rsid w:val="005E7559"/>
    <w:rsid w:val="005F3D47"/>
    <w:rsid w:val="005F6F18"/>
    <w:rsid w:val="00601816"/>
    <w:rsid w:val="0061017E"/>
    <w:rsid w:val="006159A3"/>
    <w:rsid w:val="00627D5E"/>
    <w:rsid w:val="006312B8"/>
    <w:rsid w:val="00636CE3"/>
    <w:rsid w:val="006401BC"/>
    <w:rsid w:val="0064121C"/>
    <w:rsid w:val="006451BB"/>
    <w:rsid w:val="0065587E"/>
    <w:rsid w:val="00657F23"/>
    <w:rsid w:val="0066727C"/>
    <w:rsid w:val="00670637"/>
    <w:rsid w:val="006831B2"/>
    <w:rsid w:val="00684EF2"/>
    <w:rsid w:val="00696D09"/>
    <w:rsid w:val="006A2C35"/>
    <w:rsid w:val="006A3D91"/>
    <w:rsid w:val="006C6331"/>
    <w:rsid w:val="006D4D07"/>
    <w:rsid w:val="006D7713"/>
    <w:rsid w:val="006E51E1"/>
    <w:rsid w:val="00700E3B"/>
    <w:rsid w:val="0070673F"/>
    <w:rsid w:val="00713C23"/>
    <w:rsid w:val="00716796"/>
    <w:rsid w:val="00720034"/>
    <w:rsid w:val="007202E3"/>
    <w:rsid w:val="007269A9"/>
    <w:rsid w:val="00727791"/>
    <w:rsid w:val="00735F12"/>
    <w:rsid w:val="00736A4C"/>
    <w:rsid w:val="00736B42"/>
    <w:rsid w:val="00741409"/>
    <w:rsid w:val="007450C3"/>
    <w:rsid w:val="00746920"/>
    <w:rsid w:val="007523F4"/>
    <w:rsid w:val="00763536"/>
    <w:rsid w:val="00767FDC"/>
    <w:rsid w:val="00783CF0"/>
    <w:rsid w:val="0078400F"/>
    <w:rsid w:val="007855F8"/>
    <w:rsid w:val="0079751A"/>
    <w:rsid w:val="007A4606"/>
    <w:rsid w:val="007B0AEF"/>
    <w:rsid w:val="007B228E"/>
    <w:rsid w:val="007C0746"/>
    <w:rsid w:val="007C7F0F"/>
    <w:rsid w:val="007E62D2"/>
    <w:rsid w:val="007F2BCA"/>
    <w:rsid w:val="007F6AD3"/>
    <w:rsid w:val="00800DAB"/>
    <w:rsid w:val="008115B7"/>
    <w:rsid w:val="008124F6"/>
    <w:rsid w:val="008204DD"/>
    <w:rsid w:val="00821A88"/>
    <w:rsid w:val="00824067"/>
    <w:rsid w:val="00827470"/>
    <w:rsid w:val="00833F24"/>
    <w:rsid w:val="008348DF"/>
    <w:rsid w:val="008438F6"/>
    <w:rsid w:val="0084490D"/>
    <w:rsid w:val="00846EF1"/>
    <w:rsid w:val="0086086B"/>
    <w:rsid w:val="00865950"/>
    <w:rsid w:val="00875A70"/>
    <w:rsid w:val="00880510"/>
    <w:rsid w:val="0089060C"/>
    <w:rsid w:val="008A7BCE"/>
    <w:rsid w:val="008B0B67"/>
    <w:rsid w:val="008B76CF"/>
    <w:rsid w:val="008C0321"/>
    <w:rsid w:val="008C416F"/>
    <w:rsid w:val="008D0EB6"/>
    <w:rsid w:val="008D1CC8"/>
    <w:rsid w:val="008D3461"/>
    <w:rsid w:val="008D736E"/>
    <w:rsid w:val="008F2D2A"/>
    <w:rsid w:val="008F4C6B"/>
    <w:rsid w:val="008F6396"/>
    <w:rsid w:val="008F7312"/>
    <w:rsid w:val="00900235"/>
    <w:rsid w:val="00901AD2"/>
    <w:rsid w:val="00906636"/>
    <w:rsid w:val="00911D57"/>
    <w:rsid w:val="00922476"/>
    <w:rsid w:val="00922564"/>
    <w:rsid w:val="00922862"/>
    <w:rsid w:val="0092367F"/>
    <w:rsid w:val="00924E44"/>
    <w:rsid w:val="00930C87"/>
    <w:rsid w:val="00933E6A"/>
    <w:rsid w:val="0094658E"/>
    <w:rsid w:val="009465F3"/>
    <w:rsid w:val="00957330"/>
    <w:rsid w:val="00963BE5"/>
    <w:rsid w:val="00973FB2"/>
    <w:rsid w:val="00984CEF"/>
    <w:rsid w:val="0098524D"/>
    <w:rsid w:val="00986558"/>
    <w:rsid w:val="00993004"/>
    <w:rsid w:val="009B0219"/>
    <w:rsid w:val="009B06E1"/>
    <w:rsid w:val="009B460D"/>
    <w:rsid w:val="009C3599"/>
    <w:rsid w:val="009C4CAF"/>
    <w:rsid w:val="009D333A"/>
    <w:rsid w:val="009D5CF8"/>
    <w:rsid w:val="009D6AB5"/>
    <w:rsid w:val="009D724A"/>
    <w:rsid w:val="009E5207"/>
    <w:rsid w:val="009F1CE5"/>
    <w:rsid w:val="00A0228D"/>
    <w:rsid w:val="00A0620D"/>
    <w:rsid w:val="00A20C79"/>
    <w:rsid w:val="00A22842"/>
    <w:rsid w:val="00A24180"/>
    <w:rsid w:val="00A30DB2"/>
    <w:rsid w:val="00A51FF7"/>
    <w:rsid w:val="00A529CF"/>
    <w:rsid w:val="00A60983"/>
    <w:rsid w:val="00A60E80"/>
    <w:rsid w:val="00A65709"/>
    <w:rsid w:val="00A66B8D"/>
    <w:rsid w:val="00A979DC"/>
    <w:rsid w:val="00AA224F"/>
    <w:rsid w:val="00AA7F63"/>
    <w:rsid w:val="00AB0F13"/>
    <w:rsid w:val="00AB1345"/>
    <w:rsid w:val="00AB1BF3"/>
    <w:rsid w:val="00AB4410"/>
    <w:rsid w:val="00AC54D8"/>
    <w:rsid w:val="00AC66C8"/>
    <w:rsid w:val="00AD0706"/>
    <w:rsid w:val="00AD2694"/>
    <w:rsid w:val="00AD505A"/>
    <w:rsid w:val="00AE4C36"/>
    <w:rsid w:val="00AE728C"/>
    <w:rsid w:val="00AF4F9A"/>
    <w:rsid w:val="00AF595C"/>
    <w:rsid w:val="00B07066"/>
    <w:rsid w:val="00B2241F"/>
    <w:rsid w:val="00B224E1"/>
    <w:rsid w:val="00B22589"/>
    <w:rsid w:val="00B317E6"/>
    <w:rsid w:val="00B33D07"/>
    <w:rsid w:val="00B44C71"/>
    <w:rsid w:val="00B44D05"/>
    <w:rsid w:val="00B91DB4"/>
    <w:rsid w:val="00B925E7"/>
    <w:rsid w:val="00B960FD"/>
    <w:rsid w:val="00BA05F9"/>
    <w:rsid w:val="00BB15CA"/>
    <w:rsid w:val="00BB175E"/>
    <w:rsid w:val="00BB1C3F"/>
    <w:rsid w:val="00BB7D93"/>
    <w:rsid w:val="00BC3698"/>
    <w:rsid w:val="00BC7AF5"/>
    <w:rsid w:val="00BD0BF5"/>
    <w:rsid w:val="00BD2EB5"/>
    <w:rsid w:val="00BD7167"/>
    <w:rsid w:val="00BE7451"/>
    <w:rsid w:val="00BF76F8"/>
    <w:rsid w:val="00C0091E"/>
    <w:rsid w:val="00C04C3E"/>
    <w:rsid w:val="00C16AE1"/>
    <w:rsid w:val="00C1736F"/>
    <w:rsid w:val="00C33F66"/>
    <w:rsid w:val="00C404DC"/>
    <w:rsid w:val="00C46BEF"/>
    <w:rsid w:val="00C5134F"/>
    <w:rsid w:val="00C6545C"/>
    <w:rsid w:val="00C71670"/>
    <w:rsid w:val="00C758F7"/>
    <w:rsid w:val="00C763D5"/>
    <w:rsid w:val="00C9688B"/>
    <w:rsid w:val="00CA768B"/>
    <w:rsid w:val="00CD343F"/>
    <w:rsid w:val="00CD5805"/>
    <w:rsid w:val="00CF15D4"/>
    <w:rsid w:val="00D0558A"/>
    <w:rsid w:val="00D0607D"/>
    <w:rsid w:val="00D16DA5"/>
    <w:rsid w:val="00D17A75"/>
    <w:rsid w:val="00D3035A"/>
    <w:rsid w:val="00D40E45"/>
    <w:rsid w:val="00D5108C"/>
    <w:rsid w:val="00D519E6"/>
    <w:rsid w:val="00D56E58"/>
    <w:rsid w:val="00D64BA4"/>
    <w:rsid w:val="00D67040"/>
    <w:rsid w:val="00D708C6"/>
    <w:rsid w:val="00D74631"/>
    <w:rsid w:val="00D74CE3"/>
    <w:rsid w:val="00D7641A"/>
    <w:rsid w:val="00D82D4D"/>
    <w:rsid w:val="00D8396B"/>
    <w:rsid w:val="00D975C1"/>
    <w:rsid w:val="00DA1844"/>
    <w:rsid w:val="00DA59C5"/>
    <w:rsid w:val="00DB5814"/>
    <w:rsid w:val="00DD337C"/>
    <w:rsid w:val="00DF10DF"/>
    <w:rsid w:val="00DF1AB6"/>
    <w:rsid w:val="00DF7A3E"/>
    <w:rsid w:val="00E1274E"/>
    <w:rsid w:val="00E3356F"/>
    <w:rsid w:val="00E41095"/>
    <w:rsid w:val="00E441BF"/>
    <w:rsid w:val="00E47D1B"/>
    <w:rsid w:val="00E55533"/>
    <w:rsid w:val="00E64F2F"/>
    <w:rsid w:val="00E74AD7"/>
    <w:rsid w:val="00E82177"/>
    <w:rsid w:val="00E84FED"/>
    <w:rsid w:val="00E85471"/>
    <w:rsid w:val="00E86B07"/>
    <w:rsid w:val="00E90AF3"/>
    <w:rsid w:val="00E91750"/>
    <w:rsid w:val="00EC1FBF"/>
    <w:rsid w:val="00EC244A"/>
    <w:rsid w:val="00EF4299"/>
    <w:rsid w:val="00F074B3"/>
    <w:rsid w:val="00F0791C"/>
    <w:rsid w:val="00F228B3"/>
    <w:rsid w:val="00F30A37"/>
    <w:rsid w:val="00F31033"/>
    <w:rsid w:val="00F33AE2"/>
    <w:rsid w:val="00F33CB7"/>
    <w:rsid w:val="00F3447E"/>
    <w:rsid w:val="00F3702A"/>
    <w:rsid w:val="00F405F0"/>
    <w:rsid w:val="00F5315B"/>
    <w:rsid w:val="00F5420B"/>
    <w:rsid w:val="00F568D1"/>
    <w:rsid w:val="00F60FA2"/>
    <w:rsid w:val="00F90FE8"/>
    <w:rsid w:val="00F9217D"/>
    <w:rsid w:val="00FA18EA"/>
    <w:rsid w:val="00FA20C6"/>
    <w:rsid w:val="00FC453D"/>
    <w:rsid w:val="00FC4933"/>
    <w:rsid w:val="00FE50C0"/>
    <w:rsid w:val="00FF0134"/>
    <w:rsid w:val="00FF2092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8ECC12"/>
  <w15:chartTrackingRefBased/>
  <w15:docId w15:val="{D685BFAA-47E6-4B91-B82B-1BE1A2D7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FC7"/>
    <w:rPr>
      <w:rFonts w:ascii="Arial" w:hAnsi="Arial"/>
      <w:sz w:val="24"/>
      <w:lang w:eastAsia="es-ES"/>
    </w:rPr>
  </w:style>
  <w:style w:type="paragraph" w:styleId="Ttulo1">
    <w:name w:val="heading 1"/>
    <w:basedOn w:val="Normal"/>
    <w:next w:val="Normal"/>
    <w:qFormat/>
    <w:pPr>
      <w:keepNext/>
      <w:spacing w:before="60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pPr>
      <w:keepNext/>
      <w:ind w:left="-284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BA05F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11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TEXTO">
    <w:name w:val="CUERPO TEXTO"/>
    <w:rsid w:val="00DD337C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28" w:after="28" w:line="210" w:lineRule="atLeast"/>
      <w:ind w:firstLine="283"/>
      <w:jc w:val="both"/>
    </w:pPr>
    <w:rPr>
      <w:color w:val="000000"/>
      <w:sz w:val="19"/>
      <w:szCs w:val="19"/>
      <w:lang w:val="es-ES" w:eastAsia="es-ES"/>
    </w:rPr>
  </w:style>
  <w:style w:type="paragraph" w:styleId="Sangradetextonormal">
    <w:name w:val="Body Text Indent"/>
    <w:basedOn w:val="Normal"/>
    <w:rsid w:val="00314072"/>
    <w:pPr>
      <w:spacing w:line="360" w:lineRule="auto"/>
      <w:ind w:left="284"/>
      <w:jc w:val="center"/>
    </w:pPr>
    <w:rPr>
      <w:b/>
      <w:lang w:val="es-MX"/>
    </w:rPr>
  </w:style>
  <w:style w:type="paragraph" w:styleId="Prrafodelista">
    <w:name w:val="List Paragraph"/>
    <w:basedOn w:val="Normal"/>
    <w:uiPriority w:val="34"/>
    <w:qFormat/>
    <w:rsid w:val="007A4606"/>
    <w:pPr>
      <w:ind w:left="720"/>
      <w:contextualSpacing/>
    </w:pPr>
    <w:rPr>
      <w:rFonts w:ascii="Times New Roman" w:hAnsi="Times New Roman"/>
      <w:szCs w:val="24"/>
      <w:lang w:eastAsia="es-CO"/>
    </w:rPr>
  </w:style>
  <w:style w:type="paragraph" w:customStyle="1" w:styleId="Default">
    <w:name w:val="Default"/>
    <w:rsid w:val="00A22842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3292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70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334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9267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3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01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15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%20Cortes\Desktop\ACTA%20ARAND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67242-44AA-4211-ACC2-E73A2354AA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71FB391-B816-45D3-AD58-4B726ABCD765}">
  <ds:schemaRefs>
    <ds:schemaRef ds:uri="http://schemas.microsoft.com/office/infopath/2007/PartnerControls"/>
    <ds:schemaRef ds:uri="http://schemas.microsoft.com/office/2006/documentManagement/types"/>
    <ds:schemaRef ds:uri="21f97a89-f51e-4afc-8406-e19788a5a3c4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ee079000-8040-4225-96a8-60cc16fdd2d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F95FC8C-6B50-418B-AFE1-302FA5A48B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92B0A8-0884-4635-8089-E5584AC668C9}"/>
</file>

<file path=customXml/itemProps5.xml><?xml version="1.0" encoding="utf-8"?>
<ds:datastoreItem xmlns:ds="http://schemas.openxmlformats.org/officeDocument/2006/customXml" ds:itemID="{7C09B0CA-739A-4EAC-8CA7-2DD9CDE5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ACTA ARANDO</Template>
  <TotalTime>0</TotalTime>
  <Pages>2</Pages>
  <Words>259</Words>
  <Characters>1660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GENERAL DEL CONTRATO</vt:lpstr>
    </vt:vector>
  </TitlesOfParts>
  <Company>REMOLINAESTRADA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GENERAL DEL CONTRATO</dc:title>
  <dc:subject/>
  <dc:creator>Ana Cortes</dc:creator>
  <cp:keywords/>
  <cp:lastModifiedBy>Maria Serna</cp:lastModifiedBy>
  <cp:revision>2</cp:revision>
  <cp:lastPrinted>2010-07-14T15:37:00Z</cp:lastPrinted>
  <dcterms:created xsi:type="dcterms:W3CDTF">2022-06-07T22:05:00Z</dcterms:created>
  <dcterms:modified xsi:type="dcterms:W3CDTF">2022-06-07T22:05:00Z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digo">
    <vt:lpwstr>Formato - Acta de Reunión</vt:lpwstr>
  </property>
  <property fmtid="{D5CDD505-2E9C-101B-9397-08002B2CF9AE}" pid="4" name="Order">
    <vt:lpwstr>402800.000000000</vt:lpwstr>
  </property>
  <property fmtid="{D5CDD505-2E9C-101B-9397-08002B2CF9AE}" pid="5" name="Status">
    <vt:lpwstr>Aprobado</vt:lpwstr>
  </property>
  <property fmtid="{D5CDD505-2E9C-101B-9397-08002B2CF9AE}" pid="6" name="Area responsable">
    <vt:lpwstr>20</vt:lpwstr>
  </property>
  <property fmtid="{D5CDD505-2E9C-101B-9397-08002B2CF9AE}" pid="7" name="Responsable">
    <vt:lpwstr>Subdirector</vt:lpwstr>
  </property>
  <property fmtid="{D5CDD505-2E9C-101B-9397-08002B2CF9AE}" pid="8" name="Areas que participan">
    <vt:lpwstr>Todas</vt:lpwstr>
  </property>
  <property fmtid="{D5CDD505-2E9C-101B-9397-08002B2CF9AE}" pid="9" name="Fecha de emisión inicial">
    <vt:lpwstr>2006-05-03T00:00:00Z</vt:lpwstr>
  </property>
  <property fmtid="{D5CDD505-2E9C-101B-9397-08002B2CF9AE}" pid="10" name="Fecha de emisión versión vigente">
    <vt:lpwstr>2010-07-14T00:00:00Z</vt:lpwstr>
  </property>
  <property fmtid="{D5CDD505-2E9C-101B-9397-08002B2CF9AE}" pid="11" name="Vigencia">
    <vt:lpwstr>Vigente</vt:lpwstr>
  </property>
  <property fmtid="{D5CDD505-2E9C-101B-9397-08002B2CF9AE}" pid="12" name="ContentTypeId">
    <vt:lpwstr>0x01010076BE4E314A180C468A07E5B0CF42FA92</vt:lpwstr>
  </property>
</Properties>
</file>